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6426F218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 xml:space="preserve">Lot </w:t>
      </w:r>
      <w:r w:rsidR="006A5DA6">
        <w:rPr>
          <w:b/>
          <w:bCs/>
          <w:sz w:val="48"/>
          <w:szCs w:val="44"/>
        </w:rPr>
        <w:t>3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71D3B2FC" w14:textId="77777777" w:rsidR="000573CE" w:rsidRDefault="0051509A" w:rsidP="006B3462">
            <w:pPr>
              <w:rPr>
                <w:rFonts w:ascii="Arial" w:hAnsi="Arial"/>
                <w:b/>
                <w:sz w:val="24"/>
                <w:szCs w:val="24"/>
              </w:rPr>
            </w:pPr>
            <w:r w:rsidRPr="00387D3B">
              <w:rPr>
                <w:rFonts w:ascii="Arial" w:hAnsi="Arial"/>
                <w:b/>
                <w:sz w:val="24"/>
                <w:szCs w:val="24"/>
              </w:rPr>
              <w:t>Travaux de terrassement de nature archéologique pour la région Midi Méditerranée</w:t>
            </w:r>
          </w:p>
          <w:p w14:paraId="7BAF2823" w14:textId="52673EA9" w:rsidR="0051509A" w:rsidRPr="006B3462" w:rsidRDefault="001A68F1" w:rsidP="001A68F1">
            <w:pPr>
              <w:rPr>
                <w:b/>
              </w:rPr>
            </w:pPr>
            <w:r w:rsidRPr="001A68F1">
              <w:rPr>
                <w:b/>
              </w:rPr>
              <w:t xml:space="preserve"> </w:t>
            </w:r>
            <w:r w:rsidR="001E5ED0">
              <w:t xml:space="preserve"> </w:t>
            </w:r>
            <w:r w:rsidR="001E5ED0" w:rsidRPr="001E5ED0">
              <w:rPr>
                <w:b/>
              </w:rPr>
              <w:t>Lot 3 : travaux de terrassement pour le département Corse du Sud arrondissement d’Ajaccio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6671142C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1E5ED0" w:rsidRPr="001E5ED0">
              <w:rPr>
                <w:b/>
                <w:sz w:val="24"/>
                <w:szCs w:val="24"/>
              </w:rPr>
              <w:t xml:space="preserve">200 000,00 € </w:t>
            </w:r>
            <w:r w:rsidRPr="00AB0251">
              <w:rPr>
                <w:b/>
                <w:sz w:val="24"/>
                <w:szCs w:val="24"/>
              </w:rPr>
              <w:t>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0E00F54E" w:rsidR="000573CE" w:rsidRPr="00711919" w:rsidRDefault="0051509A" w:rsidP="00F2758A">
            <w:pPr>
              <w:rPr>
                <w:b/>
                <w:sz w:val="24"/>
                <w:szCs w:val="24"/>
              </w:rPr>
            </w:pPr>
            <w:r w:rsidRPr="0051509A">
              <w:rPr>
                <w:b/>
                <w:sz w:val="24"/>
                <w:szCs w:val="24"/>
              </w:rPr>
              <w:t>Midi Méditerranée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conformément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…………………………………….agissant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agissant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>
        <w:t>agissant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à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53E1800D" w:rsidR="006F4A93" w:rsidRDefault="006F4A93" w:rsidP="008358EA">
      <w:pPr>
        <w:pStyle w:val="Normal1"/>
        <w:ind w:firstLine="0"/>
        <w:jc w:val="left"/>
      </w:pPr>
      <w:r w:rsidRPr="00A16CBE">
        <w:t xml:space="preserve">Il est conclu sans minimum et pour un maximum de </w:t>
      </w:r>
      <w:r w:rsidR="001E5ED0" w:rsidRPr="001E5ED0">
        <w:t>200 000,00</w:t>
      </w:r>
      <w:r w:rsidR="00AB0251" w:rsidRPr="00AB0251">
        <w:t xml:space="preserve"> €</w:t>
      </w:r>
      <w:r w:rsidRPr="00AB0251">
        <w:t xml:space="preserve"> 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un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l'acte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administratives particulières (CCAP) dont l’exemplaire original conservé par l’Inrap fait seul foi,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techniques particulières (CCTP), dont l’exemplaire original conservé par l’Inrap fait seul foi,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 xml:space="preserve">le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>le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l’offre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630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0"/>
      </w:tblGrid>
      <w:tr w:rsidR="006F4A93" w:rsidRPr="00711919" w14:paraId="3B852C38" w14:textId="77777777" w:rsidTr="001A68F1">
        <w:trPr>
          <w:trHeight w:val="397"/>
        </w:trPr>
        <w:tc>
          <w:tcPr>
            <w:tcW w:w="8630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À                                     , le</w:t>
            </w:r>
          </w:p>
        </w:tc>
      </w:tr>
      <w:tr w:rsidR="006F4A93" w:rsidRPr="00711919" w14:paraId="7E3404C9" w14:textId="77777777" w:rsidTr="001A68F1">
        <w:trPr>
          <w:trHeight w:val="397"/>
        </w:trPr>
        <w:tc>
          <w:tcPr>
            <w:tcW w:w="8630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1A68F1">
        <w:trPr>
          <w:trHeight w:val="397"/>
        </w:trPr>
        <w:tc>
          <w:tcPr>
            <w:tcW w:w="8630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1A68F1">
        <w:trPr>
          <w:trHeight w:val="397"/>
        </w:trPr>
        <w:tc>
          <w:tcPr>
            <w:tcW w:w="8630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1A68F1">
        <w:trPr>
          <w:trHeight w:val="68"/>
        </w:trPr>
        <w:tc>
          <w:tcPr>
            <w:tcW w:w="8630" w:type="dxa"/>
            <w:tcBorders>
              <w:top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2B68BD64" w:rsidR="00EB2CEA" w:rsidRDefault="006F4A93" w:rsidP="001A68F1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 marché</w:t>
            </w:r>
            <w:r w:rsidRPr="00B422F2">
              <w:rPr>
                <w:b/>
                <w:bCs/>
                <w:sz w:val="24"/>
                <w:szCs w:val="24"/>
              </w:rPr>
              <w:t xml:space="preserve"> </w:t>
            </w:r>
            <w:r w:rsidR="001A68F1">
              <w:rPr>
                <w:b/>
                <w:bCs/>
                <w:sz w:val="24"/>
                <w:szCs w:val="24"/>
              </w:rPr>
              <w:t xml:space="preserve">de </w:t>
            </w:r>
            <w:r w:rsidR="001A68F1" w:rsidRPr="001A68F1">
              <w:rPr>
                <w:b/>
                <w:bCs/>
                <w:sz w:val="24"/>
                <w:szCs w:val="24"/>
              </w:rPr>
              <w:t xml:space="preserve">travaux </w:t>
            </w:r>
            <w:r w:rsidR="001E5ED0" w:rsidRPr="001E5ED0">
              <w:rPr>
                <w:b/>
                <w:bCs/>
                <w:sz w:val="24"/>
                <w:szCs w:val="24"/>
              </w:rPr>
              <w:t>de terrassement de nature archéologique pour la région Midi Méditerranée</w:t>
            </w:r>
            <w:r w:rsidR="001E5ED0">
              <w:rPr>
                <w:b/>
                <w:bCs/>
                <w:sz w:val="24"/>
                <w:szCs w:val="24"/>
              </w:rPr>
              <w:t xml:space="preserve"> -</w:t>
            </w:r>
            <w:r w:rsidR="001E5ED0">
              <w:t xml:space="preserve"> </w:t>
            </w:r>
            <w:r w:rsidR="001E5ED0" w:rsidRPr="001E5ED0">
              <w:rPr>
                <w:b/>
                <w:bCs/>
                <w:sz w:val="24"/>
                <w:szCs w:val="24"/>
              </w:rPr>
              <w:t>Lot 3 : travaux de terrassement pour le département Corse du Sud arrondissement d’Ajaccio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7BFBD" w14:textId="77777777" w:rsidR="00C058CD" w:rsidRDefault="00C058CD">
      <w:r>
        <w:separator/>
      </w:r>
    </w:p>
  </w:endnote>
  <w:endnote w:type="continuationSeparator" w:id="0">
    <w:p w14:paraId="4F43A54B" w14:textId="77777777" w:rsidR="00C058CD" w:rsidRDefault="00C05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B46A3" w14:textId="77777777" w:rsidR="00A50720" w:rsidRDefault="00A5072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46F7F0C0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66D79BA2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 </w:t>
    </w:r>
    <w:r w:rsidR="00A50720" w:rsidRPr="00A50720">
      <w:rPr>
        <w:rFonts w:ascii="Arial" w:hAnsi="Arial"/>
        <w:sz w:val="14"/>
      </w:rPr>
      <w:t>010TX2026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DF4E4" w14:textId="77777777" w:rsidR="00A50720" w:rsidRDefault="00A5072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300AF" w14:textId="77777777" w:rsidR="00C058CD" w:rsidRDefault="00C058CD">
      <w:r>
        <w:separator/>
      </w:r>
    </w:p>
  </w:footnote>
  <w:footnote w:type="continuationSeparator" w:id="0">
    <w:p w14:paraId="628F88C3" w14:textId="77777777" w:rsidR="00C058CD" w:rsidRDefault="00C05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CD703" w14:textId="77777777" w:rsidR="00A50720" w:rsidRDefault="00A5072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48396" w14:textId="77777777" w:rsidR="00A50720" w:rsidRDefault="00A5072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E74FF" w14:textId="77777777" w:rsidR="00A50720" w:rsidRDefault="00A5072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14010"/>
    <w:rsid w:val="0001632B"/>
    <w:rsid w:val="000255F6"/>
    <w:rsid w:val="000403A3"/>
    <w:rsid w:val="000472B9"/>
    <w:rsid w:val="00052ECF"/>
    <w:rsid w:val="0005642D"/>
    <w:rsid w:val="000573CE"/>
    <w:rsid w:val="00066D94"/>
    <w:rsid w:val="0007571B"/>
    <w:rsid w:val="00080574"/>
    <w:rsid w:val="00083249"/>
    <w:rsid w:val="000875CD"/>
    <w:rsid w:val="0008761F"/>
    <w:rsid w:val="000927A9"/>
    <w:rsid w:val="000931E8"/>
    <w:rsid w:val="00096CBF"/>
    <w:rsid w:val="000A12D8"/>
    <w:rsid w:val="000A72BD"/>
    <w:rsid w:val="000B5D6B"/>
    <w:rsid w:val="000B76F0"/>
    <w:rsid w:val="000D00EE"/>
    <w:rsid w:val="000D373D"/>
    <w:rsid w:val="000F3E10"/>
    <w:rsid w:val="00104D4E"/>
    <w:rsid w:val="0010564A"/>
    <w:rsid w:val="001206F3"/>
    <w:rsid w:val="001261ED"/>
    <w:rsid w:val="00133615"/>
    <w:rsid w:val="0015518C"/>
    <w:rsid w:val="001810AC"/>
    <w:rsid w:val="00181695"/>
    <w:rsid w:val="00193535"/>
    <w:rsid w:val="001A68F1"/>
    <w:rsid w:val="001B4C6E"/>
    <w:rsid w:val="001C0F3C"/>
    <w:rsid w:val="001C6A62"/>
    <w:rsid w:val="001E5ED0"/>
    <w:rsid w:val="001F6ABF"/>
    <w:rsid w:val="00206FBE"/>
    <w:rsid w:val="00221E32"/>
    <w:rsid w:val="0022662D"/>
    <w:rsid w:val="002425CE"/>
    <w:rsid w:val="002474F4"/>
    <w:rsid w:val="0025142E"/>
    <w:rsid w:val="00255D04"/>
    <w:rsid w:val="0026394F"/>
    <w:rsid w:val="00271EB7"/>
    <w:rsid w:val="00273F8C"/>
    <w:rsid w:val="00293E31"/>
    <w:rsid w:val="002A249F"/>
    <w:rsid w:val="002A4F72"/>
    <w:rsid w:val="002B19DF"/>
    <w:rsid w:val="002B1AA3"/>
    <w:rsid w:val="002B30FC"/>
    <w:rsid w:val="002B47CC"/>
    <w:rsid w:val="002B4E13"/>
    <w:rsid w:val="002C1BC4"/>
    <w:rsid w:val="002D4B1A"/>
    <w:rsid w:val="002D5904"/>
    <w:rsid w:val="002F168D"/>
    <w:rsid w:val="003017AD"/>
    <w:rsid w:val="00313C36"/>
    <w:rsid w:val="003148EC"/>
    <w:rsid w:val="00323A95"/>
    <w:rsid w:val="003350EC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C6C"/>
    <w:rsid w:val="003A2342"/>
    <w:rsid w:val="003A694F"/>
    <w:rsid w:val="003B5863"/>
    <w:rsid w:val="003C28D5"/>
    <w:rsid w:val="003E79EA"/>
    <w:rsid w:val="003F3C7A"/>
    <w:rsid w:val="00410CE0"/>
    <w:rsid w:val="00416DA1"/>
    <w:rsid w:val="0042162E"/>
    <w:rsid w:val="00441E17"/>
    <w:rsid w:val="004505C3"/>
    <w:rsid w:val="00455792"/>
    <w:rsid w:val="00461486"/>
    <w:rsid w:val="004725E9"/>
    <w:rsid w:val="004904B8"/>
    <w:rsid w:val="004B0798"/>
    <w:rsid w:val="004C477E"/>
    <w:rsid w:val="004D5114"/>
    <w:rsid w:val="004F3215"/>
    <w:rsid w:val="005072BF"/>
    <w:rsid w:val="005146CA"/>
    <w:rsid w:val="0051509A"/>
    <w:rsid w:val="00522C27"/>
    <w:rsid w:val="00542B81"/>
    <w:rsid w:val="005470E4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965CF"/>
    <w:rsid w:val="005B457F"/>
    <w:rsid w:val="005D3A54"/>
    <w:rsid w:val="005E6ED1"/>
    <w:rsid w:val="005F6B66"/>
    <w:rsid w:val="00600C7E"/>
    <w:rsid w:val="00610502"/>
    <w:rsid w:val="00611622"/>
    <w:rsid w:val="006159CF"/>
    <w:rsid w:val="00626262"/>
    <w:rsid w:val="00636897"/>
    <w:rsid w:val="00656EE4"/>
    <w:rsid w:val="00663AC6"/>
    <w:rsid w:val="00675D7C"/>
    <w:rsid w:val="00683941"/>
    <w:rsid w:val="006950A3"/>
    <w:rsid w:val="006A5DA6"/>
    <w:rsid w:val="006B3404"/>
    <w:rsid w:val="006B3462"/>
    <w:rsid w:val="006B6136"/>
    <w:rsid w:val="006B6829"/>
    <w:rsid w:val="006C269A"/>
    <w:rsid w:val="006C4181"/>
    <w:rsid w:val="006C7C73"/>
    <w:rsid w:val="006D4B50"/>
    <w:rsid w:val="006F46C8"/>
    <w:rsid w:val="006F4A93"/>
    <w:rsid w:val="0071112E"/>
    <w:rsid w:val="00711919"/>
    <w:rsid w:val="007221ED"/>
    <w:rsid w:val="0072531D"/>
    <w:rsid w:val="007303F1"/>
    <w:rsid w:val="007314D5"/>
    <w:rsid w:val="007318BF"/>
    <w:rsid w:val="007417BB"/>
    <w:rsid w:val="00746E28"/>
    <w:rsid w:val="0075272B"/>
    <w:rsid w:val="00755BA3"/>
    <w:rsid w:val="00763118"/>
    <w:rsid w:val="007747F0"/>
    <w:rsid w:val="00787C22"/>
    <w:rsid w:val="007C0617"/>
    <w:rsid w:val="007E38C2"/>
    <w:rsid w:val="007E3E52"/>
    <w:rsid w:val="007F1AF9"/>
    <w:rsid w:val="007F1ECC"/>
    <w:rsid w:val="0082227F"/>
    <w:rsid w:val="00823EEF"/>
    <w:rsid w:val="00824F64"/>
    <w:rsid w:val="00833DD5"/>
    <w:rsid w:val="008358EA"/>
    <w:rsid w:val="0084693C"/>
    <w:rsid w:val="008645B8"/>
    <w:rsid w:val="00865C67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415A"/>
    <w:rsid w:val="008E7A2C"/>
    <w:rsid w:val="00907206"/>
    <w:rsid w:val="00907695"/>
    <w:rsid w:val="00913A37"/>
    <w:rsid w:val="009202F1"/>
    <w:rsid w:val="009217F1"/>
    <w:rsid w:val="00925628"/>
    <w:rsid w:val="00925B21"/>
    <w:rsid w:val="00931369"/>
    <w:rsid w:val="00933554"/>
    <w:rsid w:val="0094089B"/>
    <w:rsid w:val="009461A9"/>
    <w:rsid w:val="009462E6"/>
    <w:rsid w:val="009526E6"/>
    <w:rsid w:val="009645D5"/>
    <w:rsid w:val="00987909"/>
    <w:rsid w:val="009968BA"/>
    <w:rsid w:val="00996A19"/>
    <w:rsid w:val="009A22B3"/>
    <w:rsid w:val="009A3BAF"/>
    <w:rsid w:val="009B04E1"/>
    <w:rsid w:val="009E1BD6"/>
    <w:rsid w:val="009E50A3"/>
    <w:rsid w:val="009F1026"/>
    <w:rsid w:val="00A02EEB"/>
    <w:rsid w:val="00A21BF5"/>
    <w:rsid w:val="00A272E9"/>
    <w:rsid w:val="00A30D19"/>
    <w:rsid w:val="00A37974"/>
    <w:rsid w:val="00A50720"/>
    <w:rsid w:val="00A5514D"/>
    <w:rsid w:val="00A60839"/>
    <w:rsid w:val="00A67F17"/>
    <w:rsid w:val="00A75830"/>
    <w:rsid w:val="00AA1BA0"/>
    <w:rsid w:val="00AB0251"/>
    <w:rsid w:val="00AC72FB"/>
    <w:rsid w:val="00AE6333"/>
    <w:rsid w:val="00AF1F51"/>
    <w:rsid w:val="00B00575"/>
    <w:rsid w:val="00B01A28"/>
    <w:rsid w:val="00B17CD3"/>
    <w:rsid w:val="00B2183E"/>
    <w:rsid w:val="00B3685C"/>
    <w:rsid w:val="00B45373"/>
    <w:rsid w:val="00B57999"/>
    <w:rsid w:val="00B648AD"/>
    <w:rsid w:val="00B850B5"/>
    <w:rsid w:val="00B90192"/>
    <w:rsid w:val="00B95023"/>
    <w:rsid w:val="00BB3A9C"/>
    <w:rsid w:val="00BB711D"/>
    <w:rsid w:val="00BC0363"/>
    <w:rsid w:val="00BC57C3"/>
    <w:rsid w:val="00BD0D2F"/>
    <w:rsid w:val="00BD3089"/>
    <w:rsid w:val="00BD4207"/>
    <w:rsid w:val="00BF3E0E"/>
    <w:rsid w:val="00C058CD"/>
    <w:rsid w:val="00C303EA"/>
    <w:rsid w:val="00C31D92"/>
    <w:rsid w:val="00C3572C"/>
    <w:rsid w:val="00C3605C"/>
    <w:rsid w:val="00C372E8"/>
    <w:rsid w:val="00C6436B"/>
    <w:rsid w:val="00C643FD"/>
    <w:rsid w:val="00C71E21"/>
    <w:rsid w:val="00C77E16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301E8"/>
    <w:rsid w:val="00D50FF4"/>
    <w:rsid w:val="00D542D1"/>
    <w:rsid w:val="00D72CBA"/>
    <w:rsid w:val="00D87FDA"/>
    <w:rsid w:val="00D9134E"/>
    <w:rsid w:val="00DA1CC9"/>
    <w:rsid w:val="00DE1781"/>
    <w:rsid w:val="00DF168B"/>
    <w:rsid w:val="00DF38E7"/>
    <w:rsid w:val="00E13A72"/>
    <w:rsid w:val="00E16F12"/>
    <w:rsid w:val="00E32DDC"/>
    <w:rsid w:val="00E46D38"/>
    <w:rsid w:val="00E51F0C"/>
    <w:rsid w:val="00E61CFB"/>
    <w:rsid w:val="00E62921"/>
    <w:rsid w:val="00E63B9E"/>
    <w:rsid w:val="00E7527C"/>
    <w:rsid w:val="00E93A1B"/>
    <w:rsid w:val="00E96A32"/>
    <w:rsid w:val="00EA0D57"/>
    <w:rsid w:val="00EA4939"/>
    <w:rsid w:val="00EB2CEA"/>
    <w:rsid w:val="00EC3D86"/>
    <w:rsid w:val="00ED2B91"/>
    <w:rsid w:val="00ED4DC2"/>
    <w:rsid w:val="00EE1513"/>
    <w:rsid w:val="00EE34D2"/>
    <w:rsid w:val="00EF0152"/>
    <w:rsid w:val="00EF1F89"/>
    <w:rsid w:val="00F17F1B"/>
    <w:rsid w:val="00F27094"/>
    <w:rsid w:val="00F314E4"/>
    <w:rsid w:val="00F321C8"/>
    <w:rsid w:val="00F45604"/>
    <w:rsid w:val="00F62649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44</TotalTime>
  <Pages>10</Pages>
  <Words>1946</Words>
  <Characters>10709</Characters>
  <Application>Microsoft Office Word</Application>
  <DocSecurity>0</DocSecurity>
  <Lines>89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32</cp:revision>
  <cp:lastPrinted>2018-11-29T16:20:00Z</cp:lastPrinted>
  <dcterms:created xsi:type="dcterms:W3CDTF">2024-05-16T09:29:00Z</dcterms:created>
  <dcterms:modified xsi:type="dcterms:W3CDTF">2026-03-12T10:52:00Z</dcterms:modified>
</cp:coreProperties>
</file>